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7B207" w14:textId="2B3DECDE" w:rsidR="001958AD" w:rsidRDefault="00C6206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C6206F">
        <w:rPr>
          <w:rFonts w:cs="Arial"/>
          <w:b w:val="0"/>
          <w:bCs/>
          <w:sz w:val="24"/>
        </w:rPr>
        <w:t>3GPP TSG RAN meeting #10</w:t>
      </w:r>
      <w:r w:rsidR="00791D8F">
        <w:rPr>
          <w:rFonts w:cs="Arial"/>
          <w:b w:val="0"/>
          <w:bCs/>
          <w:sz w:val="24"/>
        </w:rPr>
        <w:t>3</w:t>
      </w:r>
      <w:r w:rsidR="00595B52" w:rsidRPr="00684CA1">
        <w:rPr>
          <w:rFonts w:cs="Arial"/>
          <w:b w:val="0"/>
          <w:bCs/>
          <w:sz w:val="24"/>
        </w:rPr>
        <w:tab/>
      </w:r>
      <w:r w:rsidR="004C5FE9" w:rsidRPr="004C5FE9">
        <w:rPr>
          <w:rFonts w:cs="Arial"/>
          <w:b w:val="0"/>
          <w:bCs/>
          <w:sz w:val="24"/>
        </w:rPr>
        <w:t>RP-240416</w:t>
      </w:r>
    </w:p>
    <w:p w14:paraId="524591CE" w14:textId="52392B26" w:rsidR="00595B52" w:rsidRPr="00DA709D" w:rsidRDefault="00791D8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791D8F">
        <w:rPr>
          <w:rFonts w:cs="Arial"/>
          <w:b w:val="0"/>
          <w:bCs/>
          <w:sz w:val="24"/>
        </w:rPr>
        <w:t>Maastricht, Netherlands, March 18-21, 2024</w:t>
      </w:r>
    </w:p>
    <w:p w14:paraId="55B1E7B2" w14:textId="77777777" w:rsidR="00791D8F" w:rsidRPr="00684CA1" w:rsidRDefault="00791D8F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8BBB1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 xml:space="preserve">Huawei, </w:t>
      </w:r>
      <w:proofErr w:type="spellStart"/>
      <w:r w:rsidR="00C6206F" w:rsidRPr="00C6206F">
        <w:rPr>
          <w:rFonts w:ascii="Arial" w:hAnsi="Arial" w:cs="Arial"/>
          <w:b/>
          <w:bCs/>
        </w:rPr>
        <w:t>HiSilicon</w:t>
      </w:r>
      <w:proofErr w:type="spellEnd"/>
    </w:p>
    <w:p w14:paraId="21C5915E" w14:textId="5953F3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>WI exception request: Rel-18 Dual Connectivity (DC) of 2 bands LTE inter-band CA (2DL/1UL) and 1 NR band (1DL/1UL)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8F52CA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140A1">
        <w:rPr>
          <w:rFonts w:ascii="Arial" w:hAnsi="Arial"/>
          <w:b/>
        </w:rPr>
        <w:t>9.</w:t>
      </w:r>
      <w:r w:rsidR="00791D8F">
        <w:rPr>
          <w:rFonts w:ascii="Arial" w:hAnsi="Arial"/>
          <w:b/>
        </w:rPr>
        <w:t>5</w:t>
      </w:r>
      <w:r w:rsidR="000140A1">
        <w:rPr>
          <w:rFonts w:ascii="Arial" w:hAnsi="Arial"/>
          <w:b/>
        </w:rPr>
        <w:t>.2.2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9FF77C0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Dual Connectivity (DC) of 2 bands LTE inter-band CA (2DL/1UL) and 1 NR band (1DL/1UL)</w:t>
      </w:r>
    </w:p>
    <w:p w14:paraId="3C946738" w14:textId="57CB36AD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DC_R18_2BLTE_1BNR_3DL2UL</w:t>
      </w:r>
    </w:p>
    <w:p w14:paraId="2448A9DC" w14:textId="7CFEEA41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961004</w:t>
      </w:r>
    </w:p>
    <w:p w14:paraId="12A92096" w14:textId="5621BFF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206F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B2C9002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DE23C6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4904ED09" w:rsidR="00187B47" w:rsidRPr="00DA709D" w:rsidRDefault="00724F8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3672AC9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bookmarkStart w:id="0" w:name="OLE_LINK1"/>
            <w:bookmarkStart w:id="1" w:name="OLE_LINK2"/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  <w:bookmarkEnd w:id="0"/>
            <w:bookmarkEnd w:id="1"/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8F72640" w:rsidR="00CE1F4D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36C1D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76605AF" w:rsidR="00536C1D" w:rsidRPr="00684CA1" w:rsidRDefault="00536C1D" w:rsidP="00536C1D">
            <w:pPr>
              <w:spacing w:after="0"/>
            </w:pPr>
            <w:r>
              <w:t>3GPP RAN#10</w:t>
            </w:r>
            <w:r w:rsidR="00791D8F">
              <w:t>4</w:t>
            </w:r>
            <w:r>
              <w:t xml:space="preserve"> (</w:t>
            </w:r>
            <w:r w:rsidR="00791D8F">
              <w:t>June</w:t>
            </w:r>
            <w:r>
              <w:t xml:space="preserve"> 2024)</w:t>
            </w:r>
          </w:p>
        </w:tc>
      </w:tr>
      <w:tr w:rsidR="00536C1D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E9017B8" w:rsidR="00536C1D" w:rsidRPr="00684CA1" w:rsidRDefault="00536C1D" w:rsidP="00536C1D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36C1D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FB1FA53" w:rsidR="00536C1D" w:rsidRPr="00684CA1" w:rsidRDefault="00536C1D" w:rsidP="00536C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38.101-3</w:t>
            </w:r>
          </w:p>
        </w:tc>
      </w:tr>
      <w:tr w:rsidR="00536C1D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425A7E9" w:rsidR="00536C1D" w:rsidRPr="00684CA1" w:rsidRDefault="00536C1D" w:rsidP="00536C1D">
            <w:pPr>
              <w:pStyle w:val="1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can be found from revised WID </w:t>
            </w:r>
            <w:r w:rsidR="004C5FE9" w:rsidRPr="004C5FE9">
              <w:rPr>
                <w:bCs/>
                <w:lang w:eastAsia="zh-CN"/>
              </w:rPr>
              <w:t>RP-240417</w:t>
            </w:r>
            <w:r>
              <w:rPr>
                <w:bCs/>
                <w:lang w:eastAsia="zh-CN"/>
              </w:rPr>
              <w:t xml:space="preserve"> that there are still </w:t>
            </w:r>
            <w:r w:rsidR="00791D8F">
              <w:rPr>
                <w:bCs/>
                <w:lang w:eastAsia="zh-CN"/>
              </w:rPr>
              <w:t>some</w:t>
            </w:r>
            <w:r>
              <w:rPr>
                <w:bCs/>
                <w:lang w:eastAsia="zh-CN"/>
              </w:rPr>
              <w:t xml:space="preserve"> unfinished combos and </w:t>
            </w:r>
            <w:r w:rsidR="00791D8F">
              <w:rPr>
                <w:bCs/>
                <w:lang w:eastAsia="zh-CN"/>
              </w:rPr>
              <w:t>14</w:t>
            </w:r>
            <w:r>
              <w:rPr>
                <w:bCs/>
                <w:lang w:eastAsia="zh-CN"/>
              </w:rPr>
              <w:t xml:space="preserve"> new combos, which need the extension of WI.</w:t>
            </w:r>
          </w:p>
        </w:tc>
      </w:tr>
      <w:tr w:rsidR="00536C1D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D3CAB9C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83F9152" w:rsidR="00536C1D" w:rsidRPr="00684CA1" w:rsidRDefault="00536C1D" w:rsidP="00536C1D">
            <w:pPr>
              <w:spacing w:after="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combanations from the operator’s request can not be included in Rel-18.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8CFA426" w:rsidR="00E72B61" w:rsidRPr="00684CA1" w:rsidRDefault="0039530E" w:rsidP="00E72B61">
      <w:pPr>
        <w:rPr>
          <w:lang w:eastAsia="zh-CN"/>
        </w:rPr>
      </w:pPr>
      <w:r>
        <w:rPr>
          <w:lang w:eastAsia="zh-CN"/>
        </w:rPr>
        <w:t xml:space="preserve">Due to there are some </w:t>
      </w:r>
      <w:r>
        <w:rPr>
          <w:bCs/>
          <w:lang w:eastAsia="zh-CN"/>
        </w:rPr>
        <w:t xml:space="preserve">unfinished combos and </w:t>
      </w:r>
      <w:r w:rsidR="004C5FE9">
        <w:rPr>
          <w:rFonts w:hint="eastAsia"/>
          <w:bCs/>
          <w:lang w:eastAsia="zh-CN"/>
        </w:rPr>
        <w:t>some</w:t>
      </w:r>
      <w:r>
        <w:rPr>
          <w:bCs/>
          <w:lang w:eastAsia="zh-CN"/>
        </w:rPr>
        <w:t xml:space="preserve"> new combos requested in RAN#10</w:t>
      </w:r>
      <w:r w:rsidR="00791D8F">
        <w:rPr>
          <w:bCs/>
          <w:lang w:eastAsia="zh-CN"/>
        </w:rPr>
        <w:t>3</w:t>
      </w:r>
      <w:r>
        <w:rPr>
          <w:bCs/>
          <w:lang w:eastAsia="zh-CN"/>
        </w:rPr>
        <w:t xml:space="preserve">, it is proposed to extend the WI to </w:t>
      </w:r>
      <w:r w:rsidR="00791D8F">
        <w:rPr>
          <w:lang w:eastAsia="en-US"/>
        </w:rPr>
        <w:t>June</w:t>
      </w:r>
      <w:r>
        <w:rPr>
          <w:lang w:eastAsia="en-US"/>
        </w:rPr>
        <w:t xml:space="preserve"> </w:t>
      </w:r>
      <w:r w:rsidR="00791D8F">
        <w:rPr>
          <w:lang w:eastAsia="en-US"/>
        </w:rPr>
        <w:t>20</w:t>
      </w:r>
      <w:r>
        <w:rPr>
          <w:lang w:eastAsia="en-US"/>
        </w:rPr>
        <w:t>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  <w:bookmarkStart w:id="2" w:name="_GoBack"/>
      <w:bookmarkEnd w:id="2"/>
    </w:p>
    <w:p w14:paraId="0D1535DD" w14:textId="2E4FCC95" w:rsidR="00E72B61" w:rsidRPr="00684CA1" w:rsidRDefault="0039530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8DF0" w14:textId="77777777" w:rsidR="00350D6D" w:rsidRDefault="00350D6D">
      <w:r>
        <w:separator/>
      </w:r>
    </w:p>
  </w:endnote>
  <w:endnote w:type="continuationSeparator" w:id="0">
    <w:p w14:paraId="652EE5C6" w14:textId="77777777" w:rsidR="00350D6D" w:rsidRDefault="0035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45331" w14:textId="77777777" w:rsidR="00350D6D" w:rsidRDefault="00350D6D">
      <w:r>
        <w:separator/>
      </w:r>
    </w:p>
  </w:footnote>
  <w:footnote w:type="continuationSeparator" w:id="0">
    <w:p w14:paraId="68D8244A" w14:textId="77777777" w:rsidR="00350D6D" w:rsidRDefault="00350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40A1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3743"/>
    <w:rsid w:val="001357D9"/>
    <w:rsid w:val="00187B47"/>
    <w:rsid w:val="001958AD"/>
    <w:rsid w:val="001C5C86"/>
    <w:rsid w:val="002000C2"/>
    <w:rsid w:val="002018D8"/>
    <w:rsid w:val="00214218"/>
    <w:rsid w:val="00220888"/>
    <w:rsid w:val="00223AB7"/>
    <w:rsid w:val="0025646D"/>
    <w:rsid w:val="002676EC"/>
    <w:rsid w:val="002C5575"/>
    <w:rsid w:val="002E7320"/>
    <w:rsid w:val="002E7A9E"/>
    <w:rsid w:val="003205AD"/>
    <w:rsid w:val="003225E2"/>
    <w:rsid w:val="00335FB2"/>
    <w:rsid w:val="00344158"/>
    <w:rsid w:val="00350D6D"/>
    <w:rsid w:val="00363594"/>
    <w:rsid w:val="0039530E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C5FE9"/>
    <w:rsid w:val="00520A9C"/>
    <w:rsid w:val="005340C8"/>
    <w:rsid w:val="00536C1D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8798B"/>
    <w:rsid w:val="006E6480"/>
    <w:rsid w:val="00716FE1"/>
    <w:rsid w:val="00724F81"/>
    <w:rsid w:val="0075141A"/>
    <w:rsid w:val="00751A26"/>
    <w:rsid w:val="0075252A"/>
    <w:rsid w:val="00764B84"/>
    <w:rsid w:val="0078034D"/>
    <w:rsid w:val="00790BCC"/>
    <w:rsid w:val="00791D8F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000B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F2433"/>
    <w:rsid w:val="00C43D1E"/>
    <w:rsid w:val="00C51766"/>
    <w:rsid w:val="00C57C50"/>
    <w:rsid w:val="00C6206F"/>
    <w:rsid w:val="00C715CA"/>
    <w:rsid w:val="00C83490"/>
    <w:rsid w:val="00C94020"/>
    <w:rsid w:val="00CE1F4D"/>
    <w:rsid w:val="00D05806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4AF9"/>
    <w:rsid w:val="00EC7EB2"/>
    <w:rsid w:val="00F3585F"/>
    <w:rsid w:val="00F40B2F"/>
    <w:rsid w:val="00F4338D"/>
    <w:rsid w:val="00F440D3"/>
    <w:rsid w:val="00F4456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4</cp:revision>
  <cp:lastPrinted>2009-10-12T14:10:00Z</cp:lastPrinted>
  <dcterms:created xsi:type="dcterms:W3CDTF">2024-03-07T07:22:00Z</dcterms:created>
  <dcterms:modified xsi:type="dcterms:W3CDTF">2024-03-11T02:24:00Z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(3)bPUAoPVJh7r2l62PWR88y1L/d5qqg8CPIS1TIz3MxTBPSYGmD0h50GPCT7Vm7xukng7uA1jK
px0qlws0SDEcVl+mwO4EohLYxqJLvuqc4CipgrkwpsYKaojKUqN61nesbjVSCxebk1hCndKB
sWpEprtHZa2TmBYC5nxuQ2iRPEdvIhL3sqaoV3eaPBmyK/riLd4Y5xcDlY91KntFgL/mDAYe
3kU0hLBpf5b1x6J7II</vt:lpwstr>
  </property>
  <property fmtid="{D5CDD505-2E9C-101B-9397-08002B2CF9AE}" pid="4" name="_2015_ms_pID_7253431">
    <vt:lpwstr>FeVUPOnU9PZMSSZJlA1LqmkdKVjR4+AXe1Y68RP7fb6inL0RjJcRLk
xzPOqbT+OzS5Fj5Qn2nTZJhBOk87jCOHc3hJL/Wd1hbe3LX8HpA20L88NZl8raWWBxxRHSa0
VTMlKyMWs50mklS98uGiC++As6k8rLqz1F2/Z9ck503IJQWn8E+qO+RXaZclT978y9Z9E8wa
0zqblDOd8Nm26NyUQzuGPph2SSWKDS2Yt9Ce</vt:lpwstr>
  </property>
  <property fmtid="{D5CDD505-2E9C-101B-9397-08002B2CF9AE}" pid="5" name="_2015_ms_pID_7253432">
    <vt:lpwstr>OA==</vt:lpwstr>
  </property>
</Properties>
</file>